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71C50" w14:textId="77777777" w:rsidR="00FD5E10" w:rsidRDefault="00FD5E10" w:rsidP="00FD5E10">
      <w:pPr>
        <w:pStyle w:val="NoSpacing"/>
      </w:pPr>
      <w:r>
        <w:rPr>
          <w:u w:val="single"/>
        </w:rPr>
        <w:t>Joan KELLY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14:paraId="0E75D533" w14:textId="77777777" w:rsidR="00FD5E10" w:rsidRDefault="00FD5E10" w:rsidP="00FD5E10">
      <w:pPr>
        <w:pStyle w:val="NoSpacing"/>
      </w:pPr>
      <w:r>
        <w:t>of Nottingham. Housewife.</w:t>
      </w:r>
    </w:p>
    <w:p w14:paraId="5980B87B" w14:textId="77777777" w:rsidR="00FD5E10" w:rsidRDefault="00FD5E10" w:rsidP="00FD5E10">
      <w:pPr>
        <w:pStyle w:val="NoSpacing"/>
      </w:pPr>
    </w:p>
    <w:p w14:paraId="3A3224F2" w14:textId="77777777" w:rsidR="00FD5E10" w:rsidRDefault="00FD5E10" w:rsidP="00FD5E10">
      <w:pPr>
        <w:pStyle w:val="NoSpacing"/>
      </w:pPr>
    </w:p>
    <w:p w14:paraId="30C01EB9" w14:textId="77777777" w:rsidR="00FD5E10" w:rsidRDefault="00FD5E10" w:rsidP="00FD5E10">
      <w:pPr>
        <w:pStyle w:val="NoSpacing"/>
      </w:pPr>
      <w:r>
        <w:t>10 Oct.1482</w:t>
      </w:r>
      <w:r>
        <w:tab/>
        <w:t xml:space="preserve">On this date, and on other dates, she, Thomas </w:t>
      </w:r>
      <w:proofErr w:type="spellStart"/>
      <w:r>
        <w:t>Mariott</w:t>
      </w:r>
      <w:proofErr w:type="spellEnd"/>
      <w:r>
        <w:t>(q.v.), Geoffrey</w:t>
      </w:r>
    </w:p>
    <w:p w14:paraId="55676BA2" w14:textId="77777777" w:rsidR="00FD5E10" w:rsidRDefault="00FD5E10" w:rsidP="00FD5E10">
      <w:pPr>
        <w:pStyle w:val="NoSpacing"/>
      </w:pPr>
      <w:r>
        <w:tab/>
      </w:r>
      <w:r>
        <w:tab/>
      </w:r>
      <w:proofErr w:type="spellStart"/>
      <w:r>
        <w:t>Whitehed</w:t>
      </w:r>
      <w:proofErr w:type="spellEnd"/>
      <w:r>
        <w:t>(q.v.), Richard Parker(q.v.), William Howett(q.v.), Thomas</w:t>
      </w:r>
    </w:p>
    <w:p w14:paraId="7B990A2D" w14:textId="77777777" w:rsidR="00FD5E10" w:rsidRDefault="00FD5E10" w:rsidP="00FD5E10">
      <w:pPr>
        <w:pStyle w:val="NoSpacing"/>
      </w:pPr>
      <w:r>
        <w:tab/>
      </w:r>
      <w:r>
        <w:tab/>
      </w:r>
      <w:proofErr w:type="spellStart"/>
      <w:r>
        <w:t>Chaworth</w:t>
      </w:r>
      <w:proofErr w:type="spellEnd"/>
      <w:r>
        <w:t xml:space="preserve">(q.v.) and Thomas </w:t>
      </w:r>
      <w:proofErr w:type="spellStart"/>
      <w:r>
        <w:t>Coste</w:t>
      </w:r>
      <w:proofErr w:type="spellEnd"/>
      <w:r>
        <w:t>(q.v.), all of Nottingham, hosted disorderly</w:t>
      </w:r>
    </w:p>
    <w:p w14:paraId="392868DE" w14:textId="77777777" w:rsidR="00FD5E10" w:rsidRDefault="00FD5E10" w:rsidP="00FD5E10">
      <w:pPr>
        <w:pStyle w:val="NoSpacing"/>
        <w:ind w:left="720" w:firstLine="720"/>
      </w:pPr>
      <w:r>
        <w:t>gatherings attended by the servants of various men who, using the goods</w:t>
      </w:r>
    </w:p>
    <w:p w14:paraId="5E4BE4B0" w14:textId="77777777" w:rsidR="00FD5E10" w:rsidRDefault="00FD5E10" w:rsidP="00FD5E10">
      <w:pPr>
        <w:pStyle w:val="NoSpacing"/>
        <w:ind w:left="720" w:firstLine="720"/>
      </w:pPr>
      <w:r>
        <w:t>of their masters, played at dice, cards and other illegal games prohibited</w:t>
      </w:r>
    </w:p>
    <w:p w14:paraId="20911E30" w14:textId="77777777" w:rsidR="00FD5E10" w:rsidRDefault="00FD5E10" w:rsidP="00FD5E10">
      <w:pPr>
        <w:pStyle w:val="NoSpacing"/>
        <w:ind w:left="720" w:firstLine="720"/>
      </w:pPr>
      <w:r>
        <w:t>by statute.</w:t>
      </w:r>
    </w:p>
    <w:p w14:paraId="7A3FE0A4" w14:textId="77777777" w:rsidR="00FD5E10" w:rsidRDefault="00FD5E10" w:rsidP="00FD5E10">
      <w:pPr>
        <w:pStyle w:val="NoSpacing"/>
        <w:ind w:left="720" w:firstLine="720"/>
      </w:pPr>
      <w:r>
        <w:t>(</w:t>
      </w:r>
      <w:hyperlink r:id="rId6" w:history="1">
        <w:r>
          <w:rPr>
            <w:rStyle w:val="Hyperlink"/>
          </w:rPr>
          <w:t>http://users.trytel.com/~tristan/towns/florilegium/community/cmevnt06.html</w:t>
        </w:r>
      </w:hyperlink>
      <w:r>
        <w:t>)</w:t>
      </w:r>
    </w:p>
    <w:p w14:paraId="7F99DF2C" w14:textId="77777777" w:rsidR="00FD5E10" w:rsidRDefault="00FD5E10" w:rsidP="00FD5E10">
      <w:pPr>
        <w:pStyle w:val="NoSpacing"/>
      </w:pPr>
    </w:p>
    <w:p w14:paraId="4D1394E4" w14:textId="77777777" w:rsidR="00FD5E10" w:rsidRDefault="00FD5E10" w:rsidP="00FD5E10">
      <w:pPr>
        <w:pStyle w:val="NoSpacing"/>
      </w:pPr>
    </w:p>
    <w:p w14:paraId="0343DD0D" w14:textId="77777777" w:rsidR="00FD5E10" w:rsidRDefault="00FD5E10" w:rsidP="00FD5E10">
      <w:pPr>
        <w:pStyle w:val="NoSpacing"/>
      </w:pPr>
      <w:r>
        <w:t>23 May 2018</w:t>
      </w:r>
    </w:p>
    <w:p w14:paraId="67DF3FBE" w14:textId="77777777" w:rsidR="006B2F86" w:rsidRPr="00E71FC3" w:rsidRDefault="00FD5E1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CAE87" w14:textId="77777777" w:rsidR="00FD5E10" w:rsidRDefault="00FD5E10" w:rsidP="00E71FC3">
      <w:pPr>
        <w:spacing w:after="0" w:line="240" w:lineRule="auto"/>
      </w:pPr>
      <w:r>
        <w:separator/>
      </w:r>
    </w:p>
  </w:endnote>
  <w:endnote w:type="continuationSeparator" w:id="0">
    <w:p w14:paraId="7D4296F1" w14:textId="77777777" w:rsidR="00FD5E10" w:rsidRDefault="00FD5E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8B9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D4B4A" w14:textId="77777777" w:rsidR="00FD5E10" w:rsidRDefault="00FD5E10" w:rsidP="00E71FC3">
      <w:pPr>
        <w:spacing w:after="0" w:line="240" w:lineRule="auto"/>
      </w:pPr>
      <w:r>
        <w:separator/>
      </w:r>
    </w:p>
  </w:footnote>
  <w:footnote w:type="continuationSeparator" w:id="0">
    <w:p w14:paraId="5F954D1F" w14:textId="77777777" w:rsidR="00FD5E10" w:rsidRDefault="00FD5E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1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C32AA"/>
  <w15:chartTrackingRefBased/>
  <w15:docId w15:val="{C80B8AA3-18C5-411B-A5C3-9CCEEC17B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D5E1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ers.trytel.com/~tristan/towns/florilegium/community/cmevnt0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2018-10-02T18:58:00Z</dcterms:created>
  <dcterms:modified xsi:type="dcterms:W3CDTF">2018-10-02T18:59:00Z</dcterms:modified>
</cp:coreProperties>
</file>